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13A6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13A6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13A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13A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13A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13A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13A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13A64" w:rsidRPr="00C13A64">
          <w:rPr>
            <w:b w:val="0"/>
          </w:rPr>
          <w:t xml:space="preserve"> 11091/054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13A64" w:rsidP="00232C8F">
            <w:r>
              <w:t>Юрисконсульт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13A64" w:rsidP="00232C8F">
            <w:r>
              <w:t>27931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13A64" w:rsidRPr="00C13A64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13A64" w:rsidRPr="00C13A6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13A64" w:rsidRPr="00C13A64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13A6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13A64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13A6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13A6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13A6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13A64" w:rsidP="00C31869">
            <w:pPr>
              <w:jc w:val="center"/>
            </w:pPr>
            <w:r>
              <w:t>144-352-343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13A64" w:rsidRPr="00C13A64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13A64" w:rsidRPr="00C13A64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13A6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13A6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13A6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13A6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13A6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13A6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5FA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42DC3" w:rsidRPr="00942DC3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942DC3" w:rsidRPr="00942DC3">
          <w:rPr>
            <w:i/>
            <w:u w:val="single"/>
          </w:rPr>
          <w:tab/>
          <w:t>   </w:t>
        </w:r>
        <w:r w:rsidR="00942DC3" w:rsidRPr="00942DC3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942DC3" w:rsidRPr="00942DC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42DC3" w:rsidRPr="00942DC3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13A6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13A6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13A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13A6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13A6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13A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942DC3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13A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13A64" w:rsidP="004E51DC">
            <w:pPr>
              <w:pStyle w:val="a8"/>
            </w:pPr>
            <w:r>
              <w:t>Деева Ольга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13A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13A6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13A64" w:rsidRPr="00C13A64" w:rsidRDefault="00C13A64" w:rsidP="00EF07A3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13A64" w:rsidRPr="00C13A64" w:rsidRDefault="00C13A64" w:rsidP="00EF07A3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13A64" w:rsidRPr="00C13A64" w:rsidRDefault="00C13A64" w:rsidP="00EF07A3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13A64" w:rsidRPr="00C13A64" w:rsidRDefault="00C13A64" w:rsidP="00EF07A3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A64" w:rsidRPr="00C13A64" w:rsidRDefault="00C13A64" w:rsidP="004E51DC">
            <w:pPr>
              <w:pStyle w:val="a8"/>
            </w:pPr>
          </w:p>
        </w:tc>
      </w:tr>
      <w:tr w:rsidR="00C13A64" w:rsidRPr="00C13A64" w:rsidTr="00C13A6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13A64" w:rsidRPr="00C13A64" w:rsidRDefault="00C13A64" w:rsidP="00EF07A3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13A64" w:rsidRPr="00C13A64" w:rsidRDefault="00C13A64" w:rsidP="004E51DC">
            <w:pPr>
              <w:pStyle w:val="a8"/>
              <w:rPr>
                <w:vertAlign w:val="superscript"/>
              </w:rPr>
            </w:pPr>
            <w:r w:rsidRPr="00C13A64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13A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8471F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8471F" w:rsidRPr="00C31869">
            <w:rPr>
              <w:rStyle w:val="ad"/>
              <w:sz w:val="20"/>
              <w:szCs w:val="20"/>
            </w:rPr>
            <w:fldChar w:fldCharType="separate"/>
          </w:r>
          <w:r w:rsidR="00C13A64">
            <w:rPr>
              <w:rStyle w:val="ad"/>
              <w:noProof/>
              <w:sz w:val="20"/>
              <w:szCs w:val="20"/>
            </w:rPr>
            <w:t>1</w:t>
          </w:r>
          <w:r w:rsidR="00F8471F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13A64" w:rsidRPr="00C13A6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793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4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930F1F8E83F3460CB91135D26445A44C"/>
    <w:docVar w:name="rm_id" w:val="209"/>
    <w:docVar w:name="rm_name" w:val="                                          "/>
    <w:docVar w:name="rm_number" w:val=" 11091/054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86D23"/>
    <w:rsid w:val="004A47AD"/>
    <w:rsid w:val="004C4DB2"/>
    <w:rsid w:val="004C5430"/>
    <w:rsid w:val="004D0A03"/>
    <w:rsid w:val="004E51DC"/>
    <w:rsid w:val="004E5FB2"/>
    <w:rsid w:val="00510595"/>
    <w:rsid w:val="00563E94"/>
    <w:rsid w:val="00575FAF"/>
    <w:rsid w:val="00576095"/>
    <w:rsid w:val="005A3A36"/>
    <w:rsid w:val="005B466C"/>
    <w:rsid w:val="005B7FE8"/>
    <w:rsid w:val="005C0A9A"/>
    <w:rsid w:val="005F6B08"/>
    <w:rsid w:val="00647098"/>
    <w:rsid w:val="00691C9D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927F4"/>
    <w:rsid w:val="008E68DE"/>
    <w:rsid w:val="008E70C1"/>
    <w:rsid w:val="0090588D"/>
    <w:rsid w:val="0092778A"/>
    <w:rsid w:val="00942DC3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13A64"/>
    <w:rsid w:val="00C31869"/>
    <w:rsid w:val="00C41C01"/>
    <w:rsid w:val="00CD0292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0764D"/>
    <w:rsid w:val="00F31AF6"/>
    <w:rsid w:val="00F76072"/>
    <w:rsid w:val="00F8471F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2016-11-24T13:46:00Z</dcterms:created>
  <dcterms:modified xsi:type="dcterms:W3CDTF">2016-11-25T06:32:00Z</dcterms:modified>
</cp:coreProperties>
</file>